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BA01FF" w14:textId="77777777" w:rsidR="000B1343" w:rsidRDefault="00EA1B29">
      <w:pPr>
        <w:pStyle w:val="Standard"/>
        <w:rPr>
          <w:b/>
        </w:rPr>
      </w:pPr>
      <w:r>
        <w:rPr>
          <w:b/>
        </w:rPr>
        <w:t>SCHEDA PER LA RACCOLTA DELLE PROGETTUALITA’ TERRITORIALI IN VISTA DEL PIANO NAZIONALE RILANCIO E RESILIENZA</w:t>
      </w:r>
    </w:p>
    <w:tbl>
      <w:tblPr>
        <w:tblW w:w="1427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58"/>
        <w:gridCol w:w="4756"/>
        <w:gridCol w:w="4762"/>
      </w:tblGrid>
      <w:tr w:rsidR="000B1343" w14:paraId="15BB7035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B842E" w14:textId="77777777" w:rsidR="000B1343" w:rsidRDefault="000B1343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AABF5" w14:textId="77777777" w:rsidR="000B1343" w:rsidRDefault="000B1343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3A847" w14:textId="77777777" w:rsidR="000B1343" w:rsidRDefault="00EA1B29">
            <w:pPr>
              <w:pStyle w:val="Standard"/>
              <w:spacing w:after="0" w:line="240" w:lineRule="auto"/>
              <w:rPr>
                <w:b/>
              </w:rPr>
            </w:pPr>
            <w:r>
              <w:rPr>
                <w:b/>
              </w:rPr>
              <w:t>PROGETTO PROPOSTO</w:t>
            </w:r>
          </w:p>
        </w:tc>
      </w:tr>
      <w:tr w:rsidR="000B1343" w14:paraId="2206C779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C4E83" w14:textId="77777777" w:rsidR="000B1343" w:rsidRDefault="00EA1B29">
            <w:pPr>
              <w:pStyle w:val="Standard"/>
              <w:spacing w:after="0" w:line="240" w:lineRule="auto"/>
            </w:pPr>
            <w:r>
              <w:t>Denominazione del progetto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CDD59" w14:textId="77777777" w:rsidR="000B1343" w:rsidRDefault="00EA1B29">
            <w:pPr>
              <w:pStyle w:val="Standard"/>
              <w:spacing w:after="0" w:line="240" w:lineRule="auto"/>
              <w:rPr>
                <w:b/>
              </w:rPr>
            </w:pPr>
            <w:r>
              <w:rPr>
                <w:b/>
              </w:rPr>
              <w:t>1a</w:t>
            </w: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44612" w14:textId="77777777" w:rsidR="000B1343" w:rsidRDefault="000B1343">
            <w:pPr>
              <w:pStyle w:val="Standard"/>
              <w:spacing w:after="0" w:line="240" w:lineRule="auto"/>
              <w:rPr>
                <w:b/>
              </w:rPr>
            </w:pPr>
          </w:p>
          <w:p w14:paraId="5D30F6DB" w14:textId="77777777" w:rsidR="000B1343" w:rsidRDefault="00EA1B29">
            <w:pPr>
              <w:pStyle w:val="Standard"/>
              <w:spacing w:after="0" w:line="240" w:lineRule="auto"/>
              <w:rPr>
                <w:b/>
              </w:rPr>
            </w:pPr>
            <w:r>
              <w:rPr>
                <w:b/>
              </w:rPr>
              <w:t>Laboratorio macchine utensili (base )</w:t>
            </w:r>
          </w:p>
          <w:p w14:paraId="3A7B29FE" w14:textId="77777777" w:rsidR="000B1343" w:rsidRDefault="000B1343">
            <w:pPr>
              <w:pStyle w:val="Standard"/>
              <w:spacing w:after="0" w:line="240" w:lineRule="auto"/>
              <w:rPr>
                <w:b/>
              </w:rPr>
            </w:pPr>
          </w:p>
        </w:tc>
      </w:tr>
      <w:tr w:rsidR="000B1343" w14:paraId="1600C04A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F2A65" w14:textId="77777777" w:rsidR="000B1343" w:rsidRDefault="00EA1B29">
            <w:pPr>
              <w:pStyle w:val="Standard"/>
              <w:spacing w:after="0" w:line="240" w:lineRule="auto"/>
            </w:pPr>
            <w:r>
              <w:t>Tipologia di progetto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A62CC" w14:textId="77777777" w:rsidR="000B1343" w:rsidRDefault="00EA1B29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>
              <w:t>Progetto già realizzato, riproposto in versione più estesa</w:t>
            </w:r>
          </w:p>
          <w:p w14:paraId="129CFA90" w14:textId="77777777" w:rsidR="000B1343" w:rsidRDefault="00EA1B29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>
              <w:t>Progetto nuovo</w:t>
            </w: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5209C" w14:textId="77777777" w:rsidR="000B1343" w:rsidRDefault="00EA1B29">
            <w:pPr>
              <w:pStyle w:val="Standard"/>
              <w:spacing w:after="0" w:line="240" w:lineRule="auto"/>
            </w:pPr>
            <w:r>
              <w:t>nuovo</w:t>
            </w:r>
          </w:p>
        </w:tc>
      </w:tr>
      <w:tr w:rsidR="000B1343" w14:paraId="272318FB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D9287" w14:textId="77777777" w:rsidR="000B1343" w:rsidRDefault="00EA1B29">
            <w:pPr>
              <w:pStyle w:val="Standard"/>
              <w:spacing w:after="0" w:line="240" w:lineRule="auto"/>
            </w:pPr>
            <w:r>
              <w:t>Soggetto attuatore del progetto - descrizione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B0F00" w14:textId="77777777" w:rsidR="000B1343" w:rsidRDefault="000B1343">
            <w:pPr>
              <w:pStyle w:val="Standard"/>
              <w:spacing w:after="0" w:line="240" w:lineRule="auto"/>
            </w:pPr>
          </w:p>
          <w:p w14:paraId="2A8B3131" w14:textId="77777777" w:rsidR="000B1343" w:rsidRDefault="000B1343">
            <w:pPr>
              <w:pStyle w:val="Standard"/>
              <w:spacing w:after="0" w:line="240" w:lineRule="auto"/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AF580" w14:textId="77777777" w:rsidR="000B1343" w:rsidRDefault="00EA1B29">
            <w:pPr>
              <w:pStyle w:val="Standard"/>
              <w:spacing w:after="0" w:line="240" w:lineRule="auto"/>
            </w:pPr>
            <w:r>
              <w:t>Istituto tecnico tecnologico Mattei</w:t>
            </w:r>
          </w:p>
          <w:p w14:paraId="28D8FB08" w14:textId="77777777" w:rsidR="000B1343" w:rsidRDefault="00EA1B29">
            <w:pPr>
              <w:pStyle w:val="Standard"/>
              <w:spacing w:after="0" w:line="240" w:lineRule="auto"/>
            </w:pPr>
            <w:r>
              <w:t>(Fiorenzuola)</w:t>
            </w:r>
          </w:p>
        </w:tc>
      </w:tr>
      <w:tr w:rsidR="000B1343" w14:paraId="4AE03E9A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21C12" w14:textId="77777777" w:rsidR="000B1343" w:rsidRDefault="00EA1B29">
            <w:pPr>
              <w:pStyle w:val="Standard"/>
              <w:spacing w:after="0" w:line="240" w:lineRule="auto"/>
            </w:pPr>
            <w:r>
              <w:t>Eventuali partners e stato attuale della collaborazione per la definizione del progetto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B8B93" w14:textId="77777777" w:rsidR="000B1343" w:rsidRDefault="000B1343">
            <w:pPr>
              <w:pStyle w:val="Standard"/>
              <w:spacing w:after="0" w:line="240" w:lineRule="auto"/>
            </w:pPr>
          </w:p>
          <w:p w14:paraId="58A6403F" w14:textId="77777777" w:rsidR="000B1343" w:rsidRDefault="000B1343">
            <w:pPr>
              <w:pStyle w:val="Standard"/>
              <w:spacing w:after="0" w:line="240" w:lineRule="auto"/>
            </w:pPr>
          </w:p>
          <w:p w14:paraId="7CFB936B" w14:textId="77777777" w:rsidR="000B1343" w:rsidRDefault="000B1343">
            <w:pPr>
              <w:pStyle w:val="Standard"/>
              <w:spacing w:after="0" w:line="240" w:lineRule="auto"/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35B3E" w14:textId="77777777" w:rsidR="000B1343" w:rsidRDefault="00EA1B29">
            <w:pPr>
              <w:pStyle w:val="Standard"/>
              <w:spacing w:after="0" w:line="240" w:lineRule="auto"/>
            </w:pPr>
            <w:r>
              <w:t>CONFINDUSTRIA</w:t>
            </w:r>
          </w:p>
        </w:tc>
      </w:tr>
      <w:tr w:rsidR="000B1343" w14:paraId="7E1DD755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E7510" w14:textId="77777777" w:rsidR="000B1343" w:rsidRDefault="00EA1B29">
            <w:pPr>
              <w:pStyle w:val="Standard"/>
              <w:spacing w:after="0" w:line="240" w:lineRule="auto"/>
            </w:pPr>
            <w:r>
              <w:t>Breve descrizione del progetto</w:t>
            </w:r>
          </w:p>
          <w:p w14:paraId="666D957E" w14:textId="77777777" w:rsidR="000B1343" w:rsidRDefault="000B1343">
            <w:pPr>
              <w:pStyle w:val="Standard"/>
              <w:spacing w:after="0" w:line="240" w:lineRule="auto"/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CE2D6" w14:textId="77777777" w:rsidR="000B1343" w:rsidRDefault="000B1343">
            <w:pPr>
              <w:pStyle w:val="Paragrafoelenco"/>
              <w:spacing w:after="0" w:line="240" w:lineRule="auto"/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6D9F9" w14:textId="77777777" w:rsidR="000B1343" w:rsidRDefault="000B1343">
            <w:pPr>
              <w:pStyle w:val="Paragrafoelenco"/>
              <w:spacing w:after="0" w:line="240" w:lineRule="auto"/>
              <w:rPr>
                <w:b/>
              </w:rPr>
            </w:pPr>
          </w:p>
          <w:p w14:paraId="46C50211" w14:textId="77777777" w:rsidR="000B1343" w:rsidRDefault="000B1343">
            <w:pPr>
              <w:pStyle w:val="Paragrafoelenco"/>
              <w:spacing w:after="0" w:line="240" w:lineRule="auto"/>
              <w:rPr>
                <w:b/>
              </w:rPr>
            </w:pPr>
          </w:p>
          <w:p w14:paraId="0EED3380" w14:textId="77777777" w:rsidR="000B1343" w:rsidRDefault="00EA1B29">
            <w:pPr>
              <w:pStyle w:val="Paragrafoelenco"/>
              <w:spacing w:after="0" w:line="240" w:lineRule="auto"/>
            </w:pPr>
            <w:r>
              <w:t>Realizzazione di una nuova officina di macchine utensili , in modo da utilizzare il nuovo ambiente parallelamente all’utilizzo delle officine attualmente in affitto dell’ente di formazione lavoro TUTOR, risolvendo sovrapposizioni di orari tra classi nell’utilizzo della struttura.</w:t>
            </w:r>
          </w:p>
          <w:p w14:paraId="3CDD6980" w14:textId="77777777" w:rsidR="000B1343" w:rsidRDefault="000B1343">
            <w:pPr>
              <w:pStyle w:val="Paragrafoelenco"/>
              <w:spacing w:after="0" w:line="240" w:lineRule="auto"/>
              <w:rPr>
                <w:b/>
              </w:rPr>
            </w:pPr>
          </w:p>
          <w:p w14:paraId="15252F97" w14:textId="37C4C18E" w:rsidR="000B1343" w:rsidRDefault="007B3815">
            <w:pPr>
              <w:spacing w:after="0" w:line="240" w:lineRule="auto"/>
            </w:pPr>
            <w:r>
              <w:rPr>
                <w:b/>
              </w:rPr>
              <w:t>Offi</w:t>
            </w:r>
            <w:bookmarkStart w:id="0" w:name="_GoBack"/>
            <w:bookmarkEnd w:id="0"/>
            <w:r w:rsidR="00EA1B29">
              <w:rPr>
                <w:b/>
              </w:rPr>
              <w:t>cina Meccanica Macchine utensili</w:t>
            </w:r>
            <w:r w:rsidR="00EA1B29">
              <w:t xml:space="preserve"> Laboratorio con 8 torni paralleli professionali trifase adeguati con potenza adeguata nuovi, serie mandrini autoserranti e pinze cono morse per controtesta.</w:t>
            </w:r>
          </w:p>
          <w:p w14:paraId="4E9F7066" w14:textId="77777777" w:rsidR="000B1343" w:rsidRDefault="00EA1B29">
            <w:pPr>
              <w:pStyle w:val="Paragrafoelenco"/>
              <w:spacing w:after="0" w:line="240" w:lineRule="auto"/>
            </w:pPr>
            <w:r>
              <w:t>2 macchine trapano fresa,con morsa, divisore, pinza mandrino, 2 set di frese a candela.</w:t>
            </w:r>
          </w:p>
          <w:p w14:paraId="55A7C9E7" w14:textId="77777777" w:rsidR="000B1343" w:rsidRDefault="00EA1B29">
            <w:pPr>
              <w:pStyle w:val="Paragrafoelenco"/>
              <w:spacing w:after="0" w:line="240" w:lineRule="auto"/>
            </w:pPr>
            <w:r>
              <w:t>Taglierina a nastro prof. trifase,</w:t>
            </w:r>
          </w:p>
          <w:p w14:paraId="20F97C62" w14:textId="77777777" w:rsidR="000B1343" w:rsidRDefault="00EA1B29">
            <w:pPr>
              <w:pStyle w:val="Paragrafoelenco"/>
              <w:spacing w:after="0" w:line="240" w:lineRule="auto"/>
            </w:pPr>
            <w:r>
              <w:t>Mola.</w:t>
            </w:r>
          </w:p>
          <w:p w14:paraId="1E2590CC" w14:textId="77777777" w:rsidR="000B1343" w:rsidRDefault="00EA1B29">
            <w:pPr>
              <w:pStyle w:val="Paragrafoelenco"/>
              <w:spacing w:after="0" w:line="240" w:lineRule="auto"/>
            </w:pPr>
            <w:r>
              <w:t xml:space="preserve">Arredi: (2 banco da lavoro, morse , 5 armadi metallici bassi per pezzi classi, 8 </w:t>
            </w:r>
            <w:r>
              <w:lastRenderedPageBreak/>
              <w:t>armadi metallici bassi per corredo attrezzature torni,1 armadio metallico alto,1 cassettiera portautensili, 1 armadietto spogliatoio,  10 calibri, 1 set  micrometri, 4 comparatori, attrezzaggio utensili di base per le lavorazioni (troncatori lama, porta utensili per esterni, filettature, smussi, punte da centro, svasatori, godronature, 4 serie maschi macchina 4 serie punte 1-13)</w:t>
            </w:r>
          </w:p>
          <w:p w14:paraId="2230A9BE" w14:textId="77777777" w:rsidR="000B1343" w:rsidRDefault="000B1343">
            <w:pPr>
              <w:pStyle w:val="Paragrafoelenco"/>
              <w:spacing w:after="0" w:line="240" w:lineRule="auto"/>
            </w:pPr>
          </w:p>
          <w:p w14:paraId="3FECAA60" w14:textId="77777777" w:rsidR="000B1343" w:rsidRDefault="00EA1B29">
            <w:pPr>
              <w:pStyle w:val="Paragrafoelenco"/>
              <w:spacing w:after="0" w:line="240" w:lineRule="auto"/>
            </w:pPr>
            <w:r>
              <w:t>Impianto centralizzato aria compressa con compressore esterno e linea di distribuzione in più punti del laboratorio.</w:t>
            </w:r>
          </w:p>
          <w:p w14:paraId="7551023C" w14:textId="77777777" w:rsidR="000B1343" w:rsidRDefault="000B1343">
            <w:pPr>
              <w:pStyle w:val="Paragrafoelenco"/>
              <w:spacing w:after="0" w:line="240" w:lineRule="auto"/>
            </w:pPr>
          </w:p>
          <w:p w14:paraId="3FCF9E13" w14:textId="77777777" w:rsidR="000B1343" w:rsidRDefault="00EA1B29">
            <w:pPr>
              <w:pStyle w:val="Paragrafoelenco"/>
              <w:spacing w:after="0" w:line="240" w:lineRule="auto"/>
            </w:pPr>
            <w:r>
              <w:t>FRESA a controllo numerico CNC a tre assi</w:t>
            </w:r>
          </w:p>
          <w:p w14:paraId="1AF0167F" w14:textId="77777777" w:rsidR="000B1343" w:rsidRDefault="000B1343">
            <w:pPr>
              <w:pStyle w:val="Paragrafoelenco"/>
              <w:spacing w:after="0" w:line="240" w:lineRule="auto"/>
            </w:pPr>
          </w:p>
          <w:p w14:paraId="079BC694" w14:textId="77777777" w:rsidR="000B1343" w:rsidRDefault="000B1343">
            <w:pPr>
              <w:pStyle w:val="Paragrafoelenco"/>
              <w:spacing w:after="0" w:line="240" w:lineRule="auto"/>
            </w:pPr>
          </w:p>
        </w:tc>
      </w:tr>
      <w:tr w:rsidR="000B1343" w14:paraId="50BCF324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AC13A" w14:textId="77777777" w:rsidR="000B1343" w:rsidRDefault="00EA1B29">
            <w:pPr>
              <w:pStyle w:val="Standard"/>
              <w:spacing w:after="0" w:line="240" w:lineRule="auto"/>
            </w:pPr>
            <w:r>
              <w:lastRenderedPageBreak/>
              <w:t>Budget del progetto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3B6E5" w14:textId="77777777" w:rsidR="000B1343" w:rsidRDefault="00EA1B29">
            <w:pPr>
              <w:pStyle w:val="Paragrafoelenco"/>
              <w:numPr>
                <w:ilvl w:val="0"/>
                <w:numId w:val="3"/>
              </w:numPr>
              <w:spacing w:after="0" w:line="240" w:lineRule="auto"/>
            </w:pPr>
            <w:r>
              <w:t>Già realizzato (indicare le risorse impiegate nella prima fase e le risorse previste per la fase eventualmente finanziata da PNRR)</w:t>
            </w:r>
          </w:p>
          <w:p w14:paraId="32FC4D74" w14:textId="77777777" w:rsidR="000B1343" w:rsidRDefault="00EA1B29">
            <w:pPr>
              <w:pStyle w:val="Paragrafoelenco"/>
              <w:numPr>
                <w:ilvl w:val="0"/>
                <w:numId w:val="3"/>
              </w:numPr>
              <w:spacing w:after="0" w:line="240" w:lineRule="auto"/>
            </w:pPr>
            <w:r>
              <w:t>Nuovo – indicare budget previsto su risorse eventualmente finanziate da PNRR</w:t>
            </w: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421F3" w14:textId="77777777" w:rsidR="000B1343" w:rsidRDefault="00EA1B29">
            <w:pPr>
              <w:pStyle w:val="Standard"/>
              <w:spacing w:after="0" w:line="240" w:lineRule="auto"/>
              <w:ind w:left="360"/>
            </w:pPr>
            <w:r>
              <w:t>Nuovo:</w:t>
            </w:r>
          </w:p>
          <w:p w14:paraId="2F0733B5" w14:textId="77777777" w:rsidR="000B1343" w:rsidRDefault="00EA1B29">
            <w:pPr>
              <w:pStyle w:val="Standard"/>
              <w:spacing w:after="0" w:line="240" w:lineRule="auto"/>
              <w:ind w:left="360"/>
            </w:pPr>
            <w:r>
              <w:t xml:space="preserve">   150 mila€ iva inclusa, *( circa)</w:t>
            </w:r>
          </w:p>
          <w:p w14:paraId="425764B8" w14:textId="77777777" w:rsidR="000B1343" w:rsidRDefault="00EA1B29">
            <w:pPr>
              <w:pStyle w:val="Standard"/>
              <w:spacing w:after="0" w:line="240" w:lineRule="auto"/>
              <w:ind w:left="360"/>
            </w:pPr>
            <w:r>
              <w:t>Trasposto consegna e installazione macchine esclusa.</w:t>
            </w:r>
          </w:p>
          <w:p w14:paraId="2DBFC900" w14:textId="77777777" w:rsidR="000B1343" w:rsidRDefault="00EA1B29">
            <w:pPr>
              <w:pStyle w:val="Standard"/>
              <w:spacing w:after="0" w:line="240" w:lineRule="auto"/>
              <w:ind w:left="360"/>
            </w:pPr>
            <w:r>
              <w:t>Arredi scolastici (banchi, sedie,cattedra,pc ecc) esclusi</w:t>
            </w:r>
          </w:p>
          <w:p w14:paraId="318EDCE4" w14:textId="77777777" w:rsidR="000B1343" w:rsidRDefault="00EA1B29">
            <w:pPr>
              <w:pStyle w:val="Standard"/>
              <w:spacing w:after="0" w:line="240" w:lineRule="auto"/>
              <w:ind w:left="360"/>
            </w:pPr>
            <w:r>
              <w:t>* calcolo fatto da prezzi pubblicati on line già comprensivi di iva,  da fornitore specializzato di macchine utensili attrezzature e arredi industriali</w:t>
            </w:r>
          </w:p>
        </w:tc>
      </w:tr>
      <w:tr w:rsidR="000B1343" w14:paraId="0DF9CB03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87D86" w14:textId="77777777" w:rsidR="000B1343" w:rsidRDefault="00EA1B29">
            <w:pPr>
              <w:pStyle w:val="Standard"/>
              <w:spacing w:after="0" w:line="240" w:lineRule="auto"/>
            </w:pPr>
            <w:r>
              <w:t>In caso di progetto già realizzato, periodo di realizzazione</w:t>
            </w:r>
          </w:p>
          <w:p w14:paraId="55846887" w14:textId="77777777" w:rsidR="000B1343" w:rsidRDefault="000B1343">
            <w:pPr>
              <w:pStyle w:val="Standard"/>
              <w:spacing w:after="0" w:line="240" w:lineRule="auto"/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ADDC8" w14:textId="77777777" w:rsidR="000B1343" w:rsidRDefault="000B1343">
            <w:pPr>
              <w:pStyle w:val="Standard"/>
              <w:spacing w:after="0" w:line="240" w:lineRule="auto"/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B1A38" w14:textId="77777777" w:rsidR="000B1343" w:rsidRDefault="000B1343">
            <w:pPr>
              <w:pStyle w:val="Standard"/>
              <w:spacing w:after="0" w:line="240" w:lineRule="auto"/>
            </w:pPr>
          </w:p>
        </w:tc>
      </w:tr>
      <w:tr w:rsidR="000B1343" w14:paraId="18DA2506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DDE73" w14:textId="77777777" w:rsidR="000B1343" w:rsidRDefault="00EA1B29">
            <w:pPr>
              <w:pStyle w:val="Standard"/>
              <w:spacing w:after="0" w:line="240" w:lineRule="auto"/>
            </w:pPr>
            <w:r>
              <w:t>In caso di progetto già realizzato, principali risultati ottenuti e criticità rilevate</w:t>
            </w:r>
          </w:p>
          <w:p w14:paraId="3A7BA9A2" w14:textId="77777777" w:rsidR="000B1343" w:rsidRDefault="000B1343">
            <w:pPr>
              <w:pStyle w:val="Standard"/>
              <w:spacing w:after="0" w:line="240" w:lineRule="auto"/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78D1C" w14:textId="77777777" w:rsidR="000B1343" w:rsidRDefault="000B1343">
            <w:pPr>
              <w:pStyle w:val="Standard"/>
              <w:spacing w:after="0" w:line="240" w:lineRule="auto"/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D3C2B" w14:textId="77777777" w:rsidR="000B1343" w:rsidRDefault="000B1343">
            <w:pPr>
              <w:pStyle w:val="Standard"/>
              <w:spacing w:after="0" w:line="240" w:lineRule="auto"/>
            </w:pPr>
          </w:p>
        </w:tc>
      </w:tr>
      <w:tr w:rsidR="000B1343" w14:paraId="20FFA351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B2423" w14:textId="77777777" w:rsidR="000B1343" w:rsidRDefault="00EA1B29">
            <w:pPr>
              <w:pStyle w:val="Standard"/>
              <w:spacing w:after="0" w:line="240" w:lineRule="auto"/>
            </w:pPr>
            <w:r>
              <w:t>Risultati attesi del progetto proposto</w:t>
            </w:r>
          </w:p>
          <w:p w14:paraId="2335F4BC" w14:textId="77777777" w:rsidR="000B1343" w:rsidRDefault="000B1343">
            <w:pPr>
              <w:pStyle w:val="Standard"/>
              <w:spacing w:after="0" w:line="240" w:lineRule="auto"/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A959A" w14:textId="77777777" w:rsidR="000B1343" w:rsidRDefault="000B1343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A35D3" w14:textId="77777777" w:rsidR="000B1343" w:rsidRDefault="00EA1B29">
            <w:pPr>
              <w:pStyle w:val="Standard"/>
              <w:spacing w:after="0" w:line="240" w:lineRule="auto"/>
              <w:rPr>
                <w:b/>
              </w:rPr>
            </w:pPr>
            <w:r>
              <w:rPr>
                <w:b/>
              </w:rPr>
              <w:t>Possibilità per tutte le studentesse e gli studenti di accedere ai laboratori. Migliorare l'utilizzo, la fruibilità e la versatilità  dei laboratori tecnologici. Autonomia e aumento nell’uso;  modernizzazione delle strumentazioni esistenti .</w:t>
            </w:r>
          </w:p>
        </w:tc>
      </w:tr>
      <w:tr w:rsidR="000B1343" w14:paraId="09836B59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90EBB" w14:textId="77777777" w:rsidR="000B1343" w:rsidRDefault="00EA1B29">
            <w:pPr>
              <w:pStyle w:val="Standard"/>
              <w:spacing w:after="0" w:line="240" w:lineRule="auto"/>
            </w:pPr>
            <w:r>
              <w:t>Arco temporale di attuazione del progetto proposto (anno di possibile avvio)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6C72A" w14:textId="77777777" w:rsidR="000B1343" w:rsidRDefault="000B1343">
            <w:pPr>
              <w:pStyle w:val="Paragrafoelenco"/>
              <w:spacing w:after="0" w:line="240" w:lineRule="auto"/>
              <w:rPr>
                <w:b/>
              </w:rPr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38F0B" w14:textId="77777777" w:rsidR="000B1343" w:rsidRDefault="00EA1B29">
            <w:pPr>
              <w:pStyle w:val="Paragrafoelenco"/>
              <w:spacing w:after="0" w:line="240" w:lineRule="auto"/>
              <w:rPr>
                <w:b/>
              </w:rPr>
            </w:pPr>
            <w:r>
              <w:rPr>
                <w:b/>
              </w:rPr>
              <w:t>2023 -2026</w:t>
            </w:r>
          </w:p>
        </w:tc>
      </w:tr>
      <w:tr w:rsidR="000B1343" w14:paraId="06C50883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9DA5A" w14:textId="77777777" w:rsidR="000B1343" w:rsidRDefault="00EA1B29">
            <w:pPr>
              <w:pStyle w:val="Standard"/>
              <w:spacing w:after="0" w:line="240" w:lineRule="auto"/>
            </w:pPr>
            <w:r>
              <w:t>Arco temporale di attuazione del progetto proposto (durata presunta dell’attività)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A57D5" w14:textId="77777777" w:rsidR="000B1343" w:rsidRDefault="000B1343">
            <w:pPr>
              <w:pStyle w:val="Paragrafoelenco"/>
              <w:spacing w:after="0" w:line="240" w:lineRule="auto"/>
              <w:rPr>
                <w:b/>
              </w:rPr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85581" w14:textId="77777777" w:rsidR="000B1343" w:rsidRDefault="00EA1B29">
            <w:pPr>
              <w:pStyle w:val="Paragrafoelenco"/>
              <w:spacing w:after="0" w:line="240" w:lineRule="auto"/>
              <w:rPr>
                <w:b/>
              </w:rPr>
            </w:pPr>
            <w:r>
              <w:rPr>
                <w:b/>
              </w:rPr>
              <w:t>3 anni</w:t>
            </w:r>
          </w:p>
        </w:tc>
      </w:tr>
      <w:tr w:rsidR="000B1343" w14:paraId="24B6C93B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44A7A" w14:textId="77777777" w:rsidR="000B1343" w:rsidRDefault="000B1343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A0FB4" w14:textId="77777777" w:rsidR="000B1343" w:rsidRDefault="000B1343">
            <w:pPr>
              <w:pStyle w:val="Paragrafoelenco"/>
              <w:spacing w:after="0" w:line="240" w:lineRule="auto"/>
              <w:rPr>
                <w:b/>
              </w:rPr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916A7" w14:textId="77777777" w:rsidR="000B1343" w:rsidRDefault="000B1343">
            <w:pPr>
              <w:pStyle w:val="Paragrafoelenco"/>
              <w:spacing w:after="0" w:line="240" w:lineRule="auto"/>
              <w:rPr>
                <w:b/>
              </w:rPr>
            </w:pPr>
          </w:p>
        </w:tc>
      </w:tr>
      <w:tr w:rsidR="000B1343" w14:paraId="13F7580A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297A1" w14:textId="77777777" w:rsidR="000B1343" w:rsidRDefault="000B1343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FC1FE" w14:textId="77777777" w:rsidR="000B1343" w:rsidRDefault="000B1343">
            <w:pPr>
              <w:pStyle w:val="Paragrafoelenco"/>
              <w:spacing w:after="0" w:line="240" w:lineRule="auto"/>
              <w:rPr>
                <w:b/>
              </w:rPr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22A8E" w14:textId="77777777" w:rsidR="000B1343" w:rsidRDefault="000B1343">
            <w:pPr>
              <w:pStyle w:val="Paragrafoelenco"/>
              <w:spacing w:after="0" w:line="240" w:lineRule="auto"/>
              <w:rPr>
                <w:b/>
              </w:rPr>
            </w:pPr>
          </w:p>
        </w:tc>
      </w:tr>
      <w:tr w:rsidR="000B1343" w14:paraId="62ED7599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931EE" w14:textId="77777777" w:rsidR="000B1343" w:rsidRDefault="00EA1B29">
            <w:pPr>
              <w:pStyle w:val="Standard"/>
              <w:spacing w:after="0" w:line="240" w:lineRule="auto"/>
              <w:rPr>
                <w:b/>
              </w:rPr>
            </w:pPr>
            <w:r>
              <w:rPr>
                <w:b/>
              </w:rPr>
              <w:t>CONNESSIONE CON IL PNRR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D3712" w14:textId="77777777" w:rsidR="000B1343" w:rsidRDefault="000B1343">
            <w:pPr>
              <w:pStyle w:val="Paragrafoelenco"/>
              <w:spacing w:after="0" w:line="240" w:lineRule="auto"/>
              <w:rPr>
                <w:b/>
              </w:rPr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6B5E9" w14:textId="77777777" w:rsidR="000B1343" w:rsidRDefault="000B1343">
            <w:pPr>
              <w:pStyle w:val="Paragrafoelenco"/>
              <w:spacing w:after="0" w:line="240" w:lineRule="auto"/>
              <w:rPr>
                <w:b/>
              </w:rPr>
            </w:pPr>
          </w:p>
        </w:tc>
      </w:tr>
      <w:tr w:rsidR="000B1343" w14:paraId="50865A79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55323" w14:textId="77777777" w:rsidR="000B1343" w:rsidRDefault="00EA1B29">
            <w:pPr>
              <w:pStyle w:val="Standard"/>
              <w:spacing w:after="0" w:line="240" w:lineRule="auto"/>
            </w:pPr>
            <w:r>
              <w:t>Collocazione del progetto nel PNRR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3366A" w14:textId="77777777" w:rsidR="000B1343" w:rsidRDefault="00EA1B29">
            <w:pPr>
              <w:pStyle w:val="Paragrafoelenco"/>
              <w:numPr>
                <w:ilvl w:val="0"/>
                <w:numId w:val="7"/>
              </w:numPr>
              <w:spacing w:after="0" w:line="240" w:lineRule="auto"/>
            </w:pPr>
            <w:r>
              <w:t>Missione</w:t>
            </w:r>
          </w:p>
          <w:p w14:paraId="6F1B4C08" w14:textId="77777777" w:rsidR="000B1343" w:rsidRDefault="00EA1B29">
            <w:pPr>
              <w:pStyle w:val="Paragrafoelenco"/>
              <w:numPr>
                <w:ilvl w:val="0"/>
                <w:numId w:val="7"/>
              </w:numPr>
              <w:spacing w:after="0" w:line="240" w:lineRule="auto"/>
            </w:pPr>
            <w:r>
              <w:t>Componente</w:t>
            </w:r>
          </w:p>
          <w:p w14:paraId="0540D2B6" w14:textId="77777777" w:rsidR="000B1343" w:rsidRDefault="00EA1B29">
            <w:pPr>
              <w:pStyle w:val="Paragrafoelenco"/>
              <w:numPr>
                <w:ilvl w:val="0"/>
                <w:numId w:val="7"/>
              </w:numPr>
              <w:spacing w:after="0" w:line="240" w:lineRule="auto"/>
            </w:pPr>
            <w:r>
              <w:t>Investimento</w:t>
            </w:r>
          </w:p>
          <w:p w14:paraId="22E030B7" w14:textId="77777777" w:rsidR="000B1343" w:rsidRDefault="00EA1B29">
            <w:pPr>
              <w:pStyle w:val="Paragrafoelenco"/>
              <w:numPr>
                <w:ilvl w:val="0"/>
                <w:numId w:val="7"/>
              </w:numPr>
              <w:spacing w:after="0" w:line="240" w:lineRule="auto"/>
            </w:pPr>
            <w:r>
              <w:t>Riforma</w:t>
            </w: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9907C" w14:textId="77777777" w:rsidR="000B1343" w:rsidRDefault="00EA1B29">
            <w:pPr>
              <w:spacing w:after="0" w:line="240" w:lineRule="auto"/>
              <w:ind w:left="360"/>
            </w:pPr>
            <w:r>
              <w:t>Investimento</w:t>
            </w:r>
          </w:p>
          <w:p w14:paraId="22E89AC6" w14:textId="77777777" w:rsidR="000B1343" w:rsidRDefault="000B1343">
            <w:pPr>
              <w:pStyle w:val="Paragrafoelenco"/>
              <w:spacing w:after="0" w:line="240" w:lineRule="auto"/>
            </w:pPr>
          </w:p>
        </w:tc>
      </w:tr>
      <w:tr w:rsidR="000B1343" w14:paraId="3E7CAEA3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9A4CE" w14:textId="77777777" w:rsidR="000B1343" w:rsidRDefault="00EA1B29">
            <w:pPr>
              <w:pStyle w:val="Standard"/>
              <w:spacing w:after="0" w:line="240" w:lineRule="auto"/>
            </w:pPr>
            <w:r>
              <w:t>Soggetto attuatore della misura PNRR di cui sopra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44C4E" w14:textId="77777777" w:rsidR="000B1343" w:rsidRDefault="00EA1B29">
            <w:pPr>
              <w:pStyle w:val="Paragrafoelenco"/>
              <w:numPr>
                <w:ilvl w:val="0"/>
                <w:numId w:val="5"/>
              </w:numPr>
              <w:spacing w:after="0" w:line="240" w:lineRule="auto"/>
            </w:pPr>
            <w:r>
              <w:t>Amministrazione pubblica</w:t>
            </w:r>
          </w:p>
          <w:p w14:paraId="602FFB2A" w14:textId="77777777" w:rsidR="000B1343" w:rsidRDefault="00EA1B29">
            <w:pPr>
              <w:pStyle w:val="Paragrafoelenco"/>
              <w:numPr>
                <w:ilvl w:val="0"/>
                <w:numId w:val="5"/>
              </w:numPr>
              <w:spacing w:after="0" w:line="240" w:lineRule="auto"/>
            </w:pPr>
            <w:r>
              <w:t>Soggetto privato (es. che partecipa ad un bando)</w:t>
            </w:r>
          </w:p>
          <w:p w14:paraId="2BC36841" w14:textId="77777777" w:rsidR="000B1343" w:rsidRDefault="00EA1B29">
            <w:pPr>
              <w:pStyle w:val="Paragrafoelenco"/>
              <w:numPr>
                <w:ilvl w:val="0"/>
                <w:numId w:val="5"/>
              </w:numPr>
              <w:spacing w:after="0" w:line="240" w:lineRule="auto"/>
            </w:pPr>
            <w:r>
              <w:t>Informazione non ancora disponibile</w:t>
            </w: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351F8" w14:textId="77777777" w:rsidR="000B1343" w:rsidRDefault="000B1343">
            <w:pPr>
              <w:pStyle w:val="Paragrafoelenco"/>
              <w:spacing w:after="0" w:line="240" w:lineRule="auto"/>
            </w:pPr>
          </w:p>
          <w:p w14:paraId="02EC4E18" w14:textId="77777777" w:rsidR="000B1343" w:rsidRDefault="00EA1B29">
            <w:pPr>
              <w:pStyle w:val="Paragrafoelenco"/>
              <w:spacing w:after="0" w:line="240" w:lineRule="auto"/>
            </w:pPr>
            <w:r>
              <w:t>Informazione ancora non disponibile</w:t>
            </w:r>
          </w:p>
        </w:tc>
      </w:tr>
      <w:tr w:rsidR="000B1343" w14:paraId="505A325F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46B5E" w14:textId="77777777" w:rsidR="000B1343" w:rsidRDefault="00EA1B29">
            <w:pPr>
              <w:pStyle w:val="Standard"/>
              <w:spacing w:after="0" w:line="240" w:lineRule="auto"/>
            </w:pPr>
            <w:r>
              <w:t>Eventuale bando di riferimento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7C445" w14:textId="77777777" w:rsidR="000B1343" w:rsidRDefault="00EA1B29">
            <w:pPr>
              <w:pStyle w:val="Paragrafoelenco"/>
              <w:numPr>
                <w:ilvl w:val="0"/>
                <w:numId w:val="4"/>
              </w:numPr>
              <w:spacing w:after="0" w:line="240" w:lineRule="auto"/>
            </w:pPr>
            <w:r>
              <w:t>Bando pubblicato</w:t>
            </w:r>
          </w:p>
          <w:p w14:paraId="4F918413" w14:textId="77777777" w:rsidR="000B1343" w:rsidRDefault="00EA1B29">
            <w:pPr>
              <w:pStyle w:val="Paragrafoelenco"/>
              <w:numPr>
                <w:ilvl w:val="0"/>
                <w:numId w:val="4"/>
              </w:numPr>
              <w:spacing w:after="0" w:line="240" w:lineRule="auto"/>
            </w:pPr>
            <w:r>
              <w:t>Bando da pubblicare</w:t>
            </w:r>
          </w:p>
          <w:p w14:paraId="1C84B43B" w14:textId="77777777" w:rsidR="000B1343" w:rsidRDefault="00EA1B29">
            <w:pPr>
              <w:pStyle w:val="Paragrafoelenco"/>
              <w:numPr>
                <w:ilvl w:val="0"/>
                <w:numId w:val="4"/>
              </w:numPr>
              <w:spacing w:after="0" w:line="240" w:lineRule="auto"/>
            </w:pPr>
            <w:r>
              <w:t>Informazione non ancora disponibile</w:t>
            </w: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3016B" w14:textId="77777777" w:rsidR="000B1343" w:rsidRDefault="00EA1B29">
            <w:pPr>
              <w:pStyle w:val="Paragrafoelenco"/>
              <w:spacing w:after="0" w:line="240" w:lineRule="auto"/>
            </w:pPr>
            <w:r>
              <w:t>Informazione ancora non disponibile</w:t>
            </w:r>
          </w:p>
        </w:tc>
      </w:tr>
      <w:tr w:rsidR="000B1343" w14:paraId="3451D2E5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B51CF" w14:textId="77777777" w:rsidR="000B1343" w:rsidRDefault="00EA1B29">
            <w:pPr>
              <w:pStyle w:val="Standard"/>
              <w:spacing w:after="0" w:line="240" w:lineRule="auto"/>
            </w:pPr>
            <w:r>
              <w:t>Disponibilità finanziaria della misura</w:t>
            </w:r>
          </w:p>
          <w:p w14:paraId="778E503B" w14:textId="77777777" w:rsidR="000B1343" w:rsidRDefault="000B1343">
            <w:pPr>
              <w:pStyle w:val="Standard"/>
              <w:spacing w:after="0" w:line="240" w:lineRule="auto"/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8E610" w14:textId="77777777" w:rsidR="000B1343" w:rsidRDefault="000B1343">
            <w:pPr>
              <w:pStyle w:val="Standard"/>
              <w:spacing w:after="0" w:line="240" w:lineRule="auto"/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ECCC0" w14:textId="77777777" w:rsidR="000B1343" w:rsidRDefault="000B1343">
            <w:pPr>
              <w:pStyle w:val="Standard"/>
              <w:spacing w:after="0" w:line="240" w:lineRule="auto"/>
            </w:pPr>
          </w:p>
        </w:tc>
      </w:tr>
      <w:tr w:rsidR="000B1343" w14:paraId="2D4DD9BC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4594F" w14:textId="77777777" w:rsidR="000B1343" w:rsidRDefault="00EA1B29">
            <w:pPr>
              <w:pStyle w:val="Standard"/>
              <w:spacing w:after="0" w:line="240" w:lineRule="auto"/>
            </w:pPr>
            <w:r>
              <w:t>Indicare se si ritiene il progetto eligibile anche per i fondi strutturali POR (FESR, FSE, FSC)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2F56E" w14:textId="77777777" w:rsidR="000B1343" w:rsidRDefault="000B1343">
            <w:pPr>
              <w:pStyle w:val="Standard"/>
              <w:spacing w:after="0" w:line="240" w:lineRule="auto"/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E4C9C" w14:textId="77777777" w:rsidR="000B1343" w:rsidRDefault="000B1343">
            <w:pPr>
              <w:pStyle w:val="Standard"/>
              <w:spacing w:after="0" w:line="240" w:lineRule="auto"/>
            </w:pPr>
          </w:p>
        </w:tc>
      </w:tr>
    </w:tbl>
    <w:p w14:paraId="1EA6CBB4" w14:textId="77777777" w:rsidR="000B1343" w:rsidRDefault="000B1343">
      <w:pPr>
        <w:pStyle w:val="Standard"/>
      </w:pPr>
    </w:p>
    <w:sectPr w:rsidR="000B1343">
      <w:pgSz w:w="16838" w:h="11906" w:orient="landscape"/>
      <w:pgMar w:top="1134" w:right="141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61A381" w14:textId="77777777" w:rsidR="00257B1D" w:rsidRDefault="00257B1D">
      <w:pPr>
        <w:spacing w:after="0" w:line="240" w:lineRule="auto"/>
      </w:pPr>
      <w:r>
        <w:separator/>
      </w:r>
    </w:p>
  </w:endnote>
  <w:endnote w:type="continuationSeparator" w:id="0">
    <w:p w14:paraId="0C40F05B" w14:textId="77777777" w:rsidR="00257B1D" w:rsidRDefault="00257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0BCD44" w14:textId="77777777" w:rsidR="00257B1D" w:rsidRDefault="00257B1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30E9555" w14:textId="77777777" w:rsidR="00257B1D" w:rsidRDefault="00257B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D473B"/>
    <w:multiLevelType w:val="multilevel"/>
    <w:tmpl w:val="EDE85D38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7A43DE2"/>
    <w:multiLevelType w:val="multilevel"/>
    <w:tmpl w:val="88E095FE"/>
    <w:styleLink w:val="WWNum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23C75148"/>
    <w:multiLevelType w:val="multilevel"/>
    <w:tmpl w:val="0EE2632C"/>
    <w:styleLink w:val="WWNum6"/>
    <w:lvl w:ilvl="0">
      <w:start w:val="1"/>
      <w:numFmt w:val="upp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3" w15:restartNumberingAfterBreak="0">
    <w:nsid w:val="2EB171DD"/>
    <w:multiLevelType w:val="multilevel"/>
    <w:tmpl w:val="DD9EB966"/>
    <w:styleLink w:val="WWNum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63784A27"/>
    <w:multiLevelType w:val="multilevel"/>
    <w:tmpl w:val="0B8C3A62"/>
    <w:styleLink w:val="WWNum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65D6215B"/>
    <w:multiLevelType w:val="multilevel"/>
    <w:tmpl w:val="C84487CA"/>
    <w:styleLink w:val="WWNum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72BE27C7"/>
    <w:multiLevelType w:val="multilevel"/>
    <w:tmpl w:val="87A425B8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7CD42E33"/>
    <w:multiLevelType w:val="multilevel"/>
    <w:tmpl w:val="1F90309C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ttachedTemplate r:id="rId1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21F"/>
    <w:rsid w:val="000B1343"/>
    <w:rsid w:val="00257B1D"/>
    <w:rsid w:val="007B3815"/>
    <w:rsid w:val="009D721F"/>
    <w:rsid w:val="00BA4957"/>
    <w:rsid w:val="00EA1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E2F0E"/>
  <w15:docId w15:val="{52EC2101-F7F4-4E49-A797-C68E7B30D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160" w:line="24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Lucida Sans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  <w:style w:type="numbering" w:customStyle="1" w:styleId="WWNum4">
    <w:name w:val="WWNum4"/>
    <w:basedOn w:val="Nessunelenco"/>
    <w:pPr>
      <w:numPr>
        <w:numId w:val="4"/>
      </w:numPr>
    </w:pPr>
  </w:style>
  <w:style w:type="numbering" w:customStyle="1" w:styleId="WWNum5">
    <w:name w:val="WWNum5"/>
    <w:basedOn w:val="Nessunelenco"/>
    <w:pPr>
      <w:numPr>
        <w:numId w:val="5"/>
      </w:numPr>
    </w:pPr>
  </w:style>
  <w:style w:type="numbering" w:customStyle="1" w:styleId="WWNum6">
    <w:name w:val="WWNum6"/>
    <w:basedOn w:val="Nessunelenco"/>
    <w:pPr>
      <w:numPr>
        <w:numId w:val="6"/>
      </w:numPr>
    </w:pPr>
  </w:style>
  <w:style w:type="numbering" w:customStyle="1" w:styleId="WWNum7">
    <w:name w:val="WWNum7"/>
    <w:basedOn w:val="Nessunelenco"/>
    <w:pPr>
      <w:numPr>
        <w:numId w:val="7"/>
      </w:numPr>
    </w:pPr>
  </w:style>
  <w:style w:type="numbering" w:customStyle="1" w:styleId="WWNum8">
    <w:name w:val="WWNum8"/>
    <w:basedOn w:val="Nessunelenco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tam\Desktop\Progetti%20PNRR\Rilevazione_dei_progetti_Masterfile02_1b%20lab.%20tecnologia%20mecc%20MANDRINI%204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7DAFF39D127648848D6055BC189BEF" ma:contentTypeVersion="2" ma:contentTypeDescription="Creare un nuovo documento." ma:contentTypeScope="" ma:versionID="4f825437b7d7648e263c62483ab6c3b8">
  <xsd:schema xmlns:xsd="http://www.w3.org/2001/XMLSchema" xmlns:xs="http://www.w3.org/2001/XMLSchema" xmlns:p="http://schemas.microsoft.com/office/2006/metadata/properties" xmlns:ns2="e3e84cf0-d1f5-44f7-b2d7-9ff37464be78" targetNamespace="http://schemas.microsoft.com/office/2006/metadata/properties" ma:root="true" ma:fieldsID="aee80621a7714fcc034eb08f5e173c44" ns2:_="">
    <xsd:import namespace="e3e84cf0-d1f5-44f7-b2d7-9ff37464b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84cf0-d1f5-44f7-b2d7-9ff37464be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BC9BC1-D98D-4864-8203-C9A6A761810F}"/>
</file>

<file path=customXml/itemProps2.xml><?xml version="1.0" encoding="utf-8"?>
<ds:datastoreItem xmlns:ds="http://schemas.openxmlformats.org/officeDocument/2006/customXml" ds:itemID="{AE7CFF96-EB02-4DC3-B4A9-75741D61D63E}"/>
</file>

<file path=customXml/itemProps3.xml><?xml version="1.0" encoding="utf-8"?>
<ds:datastoreItem xmlns:ds="http://schemas.openxmlformats.org/officeDocument/2006/customXml" ds:itemID="{A2CDFB0E-228B-4681-A9E2-B70298F4EB07}"/>
</file>

<file path=docProps/app.xml><?xml version="1.0" encoding="utf-8"?>
<Properties xmlns="http://schemas.openxmlformats.org/officeDocument/2006/extended-properties" xmlns:vt="http://schemas.openxmlformats.org/officeDocument/2006/docPropsVTypes">
  <Template>Rilevazione_dei_progetti_Masterfile02_1b lab. tecnologia mecc MANDRINI 4.dotx</Template>
  <TotalTime>1</TotalTime>
  <Pages>3</Pages>
  <Words>528</Words>
  <Characters>3012</Characters>
  <Application>Microsoft Office Word</Application>
  <DocSecurity>0</DocSecurity>
  <Lines>25</Lines>
  <Paragraphs>7</Paragraphs>
  <ScaleCrop>false</ScaleCrop>
  <Company/>
  <LinksUpToDate>false</LinksUpToDate>
  <CharactersWithSpaces>3533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 Montesissa</dc:creator>
  <cp:lastModifiedBy>fidimp01</cp:lastModifiedBy>
  <cp:revision>2</cp:revision>
  <cp:lastPrinted>2022-01-14T11:13:00Z</cp:lastPrinted>
  <dcterms:created xsi:type="dcterms:W3CDTF">2022-01-20T07:57:00Z</dcterms:created>
  <dcterms:modified xsi:type="dcterms:W3CDTF">2022-02-14T14:49:00Z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0x010100197DAFF39D127648848D6055BC189BEF</vt:lpwstr>
  </property>
</Properties>
</file>